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46E" w:rsidRDefault="0011346E">
      <w:pPr>
        <w:jc w:val="center"/>
        <w:rPr>
          <w:sz w:val="28"/>
          <w:szCs w:val="28"/>
        </w:rPr>
      </w:pPr>
      <w:r w:rsidRPr="005E6CBA">
        <w:rPr>
          <w:sz w:val="28"/>
          <w:szCs w:val="28"/>
        </w:rPr>
        <w:t>ИНФОРМАЦИЯ</w:t>
      </w:r>
    </w:p>
    <w:p w:rsidR="0011346E" w:rsidRPr="005E6CBA" w:rsidRDefault="0011346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 об имуществе и обязательствах имущественного характера руководителей учреждений, подведомственных Департаменту здравоохранения и членов их семей за 2020 год.</w:t>
      </w:r>
    </w:p>
    <w:tbl>
      <w:tblPr>
        <w:tblpPr w:leftFromText="180" w:rightFromText="180" w:vertAnchor="text" w:tblpX="-30" w:tblpY="1261"/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2024"/>
        <w:gridCol w:w="1126"/>
        <w:gridCol w:w="1446"/>
        <w:gridCol w:w="1832"/>
        <w:gridCol w:w="846"/>
        <w:gridCol w:w="986"/>
        <w:gridCol w:w="1267"/>
        <w:gridCol w:w="845"/>
        <w:gridCol w:w="987"/>
        <w:gridCol w:w="1601"/>
        <w:gridCol w:w="1275"/>
        <w:gridCol w:w="1418"/>
      </w:tblGrid>
      <w:tr w:rsidR="0011346E" w:rsidRPr="005E6CBA" w:rsidTr="00A0290F">
        <w:trPr>
          <w:cantSplit/>
          <w:trHeight w:val="1134"/>
        </w:trPr>
        <w:tc>
          <w:tcPr>
            <w:tcW w:w="512" w:type="dxa"/>
            <w:vMerge w:val="restart"/>
          </w:tcPr>
          <w:p w:rsidR="0011346E" w:rsidRPr="005E6CBA" w:rsidRDefault="0011346E" w:rsidP="0090609C">
            <w:pPr>
              <w:jc w:val="center"/>
            </w:pPr>
            <w:r w:rsidRPr="005E6CBA">
              <w:rPr>
                <w:sz w:val="22"/>
                <w:szCs w:val="22"/>
              </w:rPr>
              <w:t>№п/п</w:t>
            </w:r>
          </w:p>
        </w:tc>
        <w:tc>
          <w:tcPr>
            <w:tcW w:w="2024" w:type="dxa"/>
            <w:vMerge w:val="restart"/>
          </w:tcPr>
          <w:p w:rsidR="0011346E" w:rsidRPr="005E6CBA" w:rsidRDefault="0011346E" w:rsidP="0090609C">
            <w:pPr>
              <w:jc w:val="center"/>
            </w:pPr>
            <w:r w:rsidRPr="005E6CBA">
              <w:rPr>
                <w:sz w:val="22"/>
                <w:szCs w:val="22"/>
              </w:rPr>
              <w:t xml:space="preserve">Фамилия и инициалы лица, чьи сведения размещаются </w:t>
            </w:r>
          </w:p>
        </w:tc>
        <w:tc>
          <w:tcPr>
            <w:tcW w:w="1126" w:type="dxa"/>
            <w:vMerge w:val="restart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Должность</w:t>
            </w:r>
          </w:p>
        </w:tc>
        <w:tc>
          <w:tcPr>
            <w:tcW w:w="5110" w:type="dxa"/>
            <w:gridSpan w:val="4"/>
          </w:tcPr>
          <w:p w:rsidR="0011346E" w:rsidRPr="005E6CBA" w:rsidRDefault="0011346E" w:rsidP="0090609C">
            <w:pPr>
              <w:jc w:val="center"/>
            </w:pPr>
            <w:r w:rsidRPr="005E6CBA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099" w:type="dxa"/>
            <w:gridSpan w:val="3"/>
          </w:tcPr>
          <w:p w:rsidR="0011346E" w:rsidRPr="005E6CBA" w:rsidRDefault="0011346E" w:rsidP="0090609C">
            <w:pPr>
              <w:jc w:val="center"/>
            </w:pPr>
            <w:r w:rsidRPr="005E6CBA">
              <w:rPr>
                <w:sz w:val="22"/>
                <w:szCs w:val="22"/>
              </w:rPr>
              <w:t>Объекты  недвижимости, находящиеся в пользовании</w:t>
            </w:r>
          </w:p>
        </w:tc>
        <w:tc>
          <w:tcPr>
            <w:tcW w:w="1601" w:type="dxa"/>
            <w:vMerge w:val="restart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 xml:space="preserve">Декларативный годовой доход (руб.) </w:t>
            </w:r>
          </w:p>
        </w:tc>
        <w:tc>
          <w:tcPr>
            <w:tcW w:w="1418" w:type="dxa"/>
            <w:vMerge w:val="restart"/>
            <w:textDirection w:val="btLr"/>
          </w:tcPr>
          <w:p w:rsidR="0011346E" w:rsidRPr="005E6CBA" w:rsidRDefault="0011346E" w:rsidP="00A0290F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Сведения об источниках полученных средств, з</w:t>
            </w:r>
            <w:r>
              <w:rPr>
                <w:sz w:val="22"/>
                <w:szCs w:val="22"/>
              </w:rPr>
              <w:t>а счет которых совершена сделка</w:t>
            </w:r>
            <w:r w:rsidRPr="005E6CBA">
              <w:rPr>
                <w:sz w:val="22"/>
                <w:szCs w:val="22"/>
              </w:rPr>
              <w:t xml:space="preserve"> </w:t>
            </w:r>
          </w:p>
        </w:tc>
      </w:tr>
      <w:tr w:rsidR="0011346E" w:rsidRPr="005E6CBA" w:rsidTr="00A0290F">
        <w:trPr>
          <w:cantSplit/>
          <w:trHeight w:val="1134"/>
        </w:trPr>
        <w:tc>
          <w:tcPr>
            <w:tcW w:w="512" w:type="dxa"/>
            <w:vMerge/>
          </w:tcPr>
          <w:p w:rsidR="0011346E" w:rsidRPr="005E6CBA" w:rsidRDefault="0011346E" w:rsidP="0090609C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5E6CBA" w:rsidRDefault="0011346E" w:rsidP="0090609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5E6CBA" w:rsidRDefault="0011346E" w:rsidP="0090609C">
            <w:pPr>
              <w:jc w:val="center"/>
            </w:pPr>
          </w:p>
        </w:tc>
        <w:tc>
          <w:tcPr>
            <w:tcW w:w="1446" w:type="dxa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Вид объекта</w:t>
            </w:r>
          </w:p>
        </w:tc>
        <w:tc>
          <w:tcPr>
            <w:tcW w:w="1832" w:type="dxa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846" w:type="dxa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86" w:type="dxa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267" w:type="dxa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Вид объекта</w:t>
            </w:r>
          </w:p>
        </w:tc>
        <w:tc>
          <w:tcPr>
            <w:tcW w:w="845" w:type="dxa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87" w:type="dxa"/>
            <w:textDirection w:val="btLr"/>
          </w:tcPr>
          <w:p w:rsidR="0011346E" w:rsidRPr="005E6CBA" w:rsidRDefault="0011346E" w:rsidP="0090609C">
            <w:pPr>
              <w:ind w:left="113" w:right="113"/>
              <w:jc w:val="center"/>
            </w:pPr>
            <w:r w:rsidRPr="005E6CBA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01" w:type="dxa"/>
            <w:vMerge/>
          </w:tcPr>
          <w:p w:rsidR="0011346E" w:rsidRPr="005E6CBA" w:rsidRDefault="0011346E" w:rsidP="0090609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5E6CBA" w:rsidRDefault="0011346E" w:rsidP="0090609C">
            <w:pPr>
              <w:jc w:val="center"/>
            </w:pPr>
          </w:p>
        </w:tc>
        <w:tc>
          <w:tcPr>
            <w:tcW w:w="1418" w:type="dxa"/>
            <w:vMerge/>
          </w:tcPr>
          <w:p w:rsidR="0011346E" w:rsidRPr="005E6CBA" w:rsidRDefault="0011346E" w:rsidP="0090609C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1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Фомин В. С.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1928,0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264496">
            <w:pPr>
              <w:jc w:val="center"/>
              <w:rPr>
                <w:lang w:val="en-US"/>
              </w:rPr>
            </w:pPr>
            <w:r w:rsidRPr="000A4B0A">
              <w:rPr>
                <w:sz w:val="22"/>
                <w:szCs w:val="22"/>
              </w:rPr>
              <w:t xml:space="preserve">Легковой автомобиль </w:t>
            </w:r>
            <w:r w:rsidRPr="000A4B0A">
              <w:rPr>
                <w:sz w:val="22"/>
                <w:szCs w:val="22"/>
                <w:lang w:val="en-US"/>
              </w:rPr>
              <w:t>MITSUBISHI OUTLANDER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1083406,4</w:t>
            </w:r>
          </w:p>
        </w:tc>
        <w:tc>
          <w:tcPr>
            <w:tcW w:w="1418" w:type="dxa"/>
            <w:vMerge w:val="restart"/>
            <w:vAlign w:val="center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90609C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52,8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  <w:vAlign w:val="center"/>
          </w:tcPr>
          <w:p w:rsidR="0011346E" w:rsidRPr="000A4B0A" w:rsidRDefault="0011346E" w:rsidP="0090609C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90609C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60,6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  <w:vAlign w:val="center"/>
          </w:tcPr>
          <w:p w:rsidR="0011346E" w:rsidRPr="000A4B0A" w:rsidRDefault="0011346E" w:rsidP="0090609C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90609C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супруга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60,6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720178,35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90609C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60,6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90609C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60,6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2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Булдаков Е.В.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600,0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72,0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E6776A">
            <w:pPr>
              <w:jc w:val="center"/>
            </w:pPr>
            <w:r w:rsidRPr="000A4B0A">
              <w:rPr>
                <w:sz w:val="22"/>
                <w:szCs w:val="22"/>
              </w:rPr>
              <w:t xml:space="preserve">Легковой автомобиль </w:t>
            </w:r>
            <w:r w:rsidRPr="000A4B0A">
              <w:rPr>
                <w:sz w:val="22"/>
                <w:szCs w:val="22"/>
                <w:lang w:val="en-US"/>
              </w:rPr>
              <w:t>MAZDA TRIBUTE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540989,11</w:t>
            </w:r>
          </w:p>
        </w:tc>
        <w:tc>
          <w:tcPr>
            <w:tcW w:w="1418" w:type="dxa"/>
            <w:vMerge w:val="restart"/>
            <w:vAlign w:val="center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90609C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Гараж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32,0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90609C">
            <w:pPr>
              <w:jc w:val="center"/>
            </w:pPr>
          </w:p>
        </w:tc>
      </w:tr>
      <w:tr w:rsidR="0011346E" w:rsidRPr="000A4B0A" w:rsidTr="00A0290F"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90609C">
            <w:pPr>
              <w:jc w:val="center"/>
            </w:pPr>
          </w:p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3</w:t>
            </w: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Горловецкий М.Л.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гараж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30,0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t>67,0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EA1C90">
            <w:pPr>
              <w:jc w:val="center"/>
            </w:pPr>
            <w:r w:rsidRPr="000A4B0A">
              <w:rPr>
                <w:sz w:val="22"/>
                <w:szCs w:val="22"/>
              </w:rPr>
              <w:t xml:space="preserve">Легковой автомобиль </w:t>
            </w:r>
            <w:r w:rsidRPr="000A4B0A">
              <w:rPr>
                <w:sz w:val="22"/>
                <w:szCs w:val="22"/>
                <w:lang w:val="en-US"/>
              </w:rPr>
              <w:t>MERCEDES-BENZ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1041671,75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90609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супруга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67,0</w:t>
            </w:r>
          </w:p>
        </w:tc>
        <w:tc>
          <w:tcPr>
            <w:tcW w:w="98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</w:tcPr>
          <w:p w:rsidR="0011346E" w:rsidRPr="000A4B0A" w:rsidRDefault="0011346E" w:rsidP="00EA1C90">
            <w:pPr>
              <w:jc w:val="center"/>
            </w:pPr>
            <w:r w:rsidRPr="000A4B0A">
              <w:rPr>
                <w:sz w:val="22"/>
                <w:szCs w:val="22"/>
              </w:rPr>
              <w:t>Легковой автомобиль</w:t>
            </w:r>
            <w:r w:rsidRPr="000A4B0A">
              <w:t xml:space="preserve"> </w:t>
            </w:r>
            <w:r w:rsidRPr="000A4B0A">
              <w:rPr>
                <w:lang w:val="en-US"/>
              </w:rPr>
              <w:t>NISSAN MICRA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831967,06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832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</w:tcPr>
          <w:p w:rsidR="0011346E" w:rsidRPr="000A4B0A" w:rsidRDefault="0011346E" w:rsidP="00EA1C90">
            <w:pPr>
              <w:jc w:val="center"/>
              <w:rPr>
                <w:lang w:val="en-US"/>
              </w:rPr>
            </w:pPr>
            <w:r w:rsidRPr="000A4B0A">
              <w:rPr>
                <w:sz w:val="22"/>
                <w:szCs w:val="22"/>
              </w:rPr>
              <w:t xml:space="preserve">Легковой автомобиль  </w:t>
            </w:r>
            <w:r w:rsidRPr="000A4B0A">
              <w:rPr>
                <w:sz w:val="22"/>
                <w:szCs w:val="22"/>
                <w:lang w:val="en-US"/>
              </w:rPr>
              <w:t>AUDI A3</w:t>
            </w: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t>Жилой дом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67,9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1346E" w:rsidRPr="000A4B0A" w:rsidRDefault="0011346E" w:rsidP="00E413BB"/>
        </w:tc>
        <w:tc>
          <w:tcPr>
            <w:tcW w:w="1418" w:type="dxa"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4</w:t>
            </w: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Казакова С.А.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t>44,1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1527638,75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t>5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t>Шаповалов В.В.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46,7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89,5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EA1C90">
            <w:pPr>
              <w:jc w:val="center"/>
              <w:rPr>
                <w:lang w:val="en-US"/>
              </w:rPr>
            </w:pPr>
            <w:r w:rsidRPr="000A4B0A">
              <w:rPr>
                <w:sz w:val="22"/>
                <w:szCs w:val="22"/>
              </w:rPr>
              <w:t>Легковой автомобиль</w:t>
            </w:r>
            <w:r w:rsidRPr="000A4B0A">
              <w:t xml:space="preserve"> </w:t>
            </w:r>
            <w:r w:rsidRPr="000A4B0A">
              <w:rPr>
                <w:lang w:val="en-US"/>
              </w:rPr>
              <w:t>XYUNDAI</w:t>
            </w:r>
            <w:r w:rsidRPr="000A4B0A">
              <w:t xml:space="preserve">  </w:t>
            </w:r>
            <w:r w:rsidRPr="000A4B0A">
              <w:rPr>
                <w:lang w:val="en-US"/>
              </w:rPr>
              <w:t>IX35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pPr>
              <w:rPr>
                <w:sz w:val="22"/>
                <w:szCs w:val="22"/>
                <w:lang w:val="en-US"/>
              </w:rPr>
            </w:pPr>
            <w:r w:rsidRPr="000A4B0A">
              <w:rPr>
                <w:sz w:val="22"/>
                <w:szCs w:val="22"/>
                <w:lang w:val="en-US"/>
              </w:rPr>
              <w:t>1759274.47</w:t>
            </w:r>
          </w:p>
        </w:tc>
        <w:tc>
          <w:tcPr>
            <w:tcW w:w="1418" w:type="dxa"/>
            <w:vMerge w:val="restart"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Гараж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33,2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супруга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39,9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89,5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515545,34</w:t>
            </w:r>
          </w:p>
        </w:tc>
        <w:tc>
          <w:tcPr>
            <w:tcW w:w="1418" w:type="dxa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6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Василькова С.В.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41,2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2995510,89</w:t>
            </w:r>
          </w:p>
        </w:tc>
        <w:tc>
          <w:tcPr>
            <w:tcW w:w="1418" w:type="dxa"/>
            <w:vMerge w:val="restart"/>
            <w:vAlign w:val="center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41,8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  <w:vAlign w:val="center"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7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Гонтарь А.В.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39,5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EA1C90">
            <w:pPr>
              <w:jc w:val="center"/>
              <w:rPr>
                <w:sz w:val="21"/>
                <w:szCs w:val="21"/>
                <w:lang w:val="en-US"/>
              </w:rPr>
            </w:pPr>
            <w:r w:rsidRPr="000A4B0A">
              <w:rPr>
                <w:sz w:val="22"/>
                <w:szCs w:val="22"/>
              </w:rPr>
              <w:t xml:space="preserve">Легковой автомобиль </w:t>
            </w:r>
            <w:r w:rsidRPr="000A4B0A">
              <w:rPr>
                <w:sz w:val="22"/>
                <w:szCs w:val="22"/>
                <w:lang w:val="en-US"/>
              </w:rPr>
              <w:t>KIA STINGER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868027,09</w:t>
            </w:r>
          </w:p>
        </w:tc>
        <w:tc>
          <w:tcPr>
            <w:tcW w:w="1418" w:type="dxa"/>
            <w:vMerge w:val="restart"/>
            <w:vAlign w:val="center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80,1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58,4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Гараж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27,3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супруга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80,1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189425,43</w:t>
            </w:r>
          </w:p>
        </w:tc>
        <w:tc>
          <w:tcPr>
            <w:tcW w:w="1418" w:type="dxa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8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Хлынин С.В.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1500,0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1213780,0</w:t>
            </w:r>
          </w:p>
        </w:tc>
        <w:tc>
          <w:tcPr>
            <w:tcW w:w="1418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920,0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25,0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30,0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34,9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60,8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Гараж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19,8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Объект незавершенного строительства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86,2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  <w:rPr>
                <w:sz w:val="21"/>
                <w:szCs w:val="21"/>
              </w:rPr>
            </w:pPr>
            <w:r w:rsidRPr="000A4B0A">
              <w:rPr>
                <w:sz w:val="21"/>
                <w:szCs w:val="21"/>
              </w:rPr>
              <w:t>Хозяйственное строение или сооружение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45,3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  <w:rPr>
                <w:sz w:val="21"/>
                <w:szCs w:val="21"/>
              </w:rPr>
            </w:pPr>
            <w:r w:rsidRPr="000A4B0A">
              <w:rPr>
                <w:sz w:val="21"/>
                <w:szCs w:val="21"/>
              </w:rPr>
              <w:t>Хозяйственное строение или сооружение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20,5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супруга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210,0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600,0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944695">
            <w:pPr>
              <w:jc w:val="center"/>
              <w:rPr>
                <w:lang w:val="en-US"/>
              </w:rPr>
            </w:pPr>
            <w:r w:rsidRPr="000A4B0A">
              <w:rPr>
                <w:sz w:val="22"/>
                <w:szCs w:val="22"/>
              </w:rPr>
              <w:t xml:space="preserve">Легковой автомобиль </w:t>
            </w:r>
            <w:r w:rsidRPr="000A4B0A">
              <w:rPr>
                <w:sz w:val="22"/>
                <w:szCs w:val="22"/>
                <w:lang w:val="en-US"/>
              </w:rPr>
              <w:t>TOYOTA LEXUS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2309452,92</w:t>
            </w:r>
          </w:p>
        </w:tc>
        <w:tc>
          <w:tcPr>
            <w:tcW w:w="1418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221,0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1000,0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563,0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219,0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BB753C">
            <w:pPr>
              <w:jc w:val="center"/>
              <w:rPr>
                <w:lang w:val="en-US"/>
              </w:rPr>
            </w:pPr>
            <w:r w:rsidRPr="000A4B0A">
              <w:rPr>
                <w:sz w:val="22"/>
                <w:szCs w:val="22"/>
              </w:rPr>
              <w:t xml:space="preserve">Легковой автомобиль ГАЗ </w:t>
            </w:r>
            <w:r w:rsidRPr="000A4B0A">
              <w:rPr>
                <w:sz w:val="22"/>
                <w:szCs w:val="22"/>
                <w:lang w:val="en-US"/>
              </w:rPr>
              <w:t>(</w:t>
            </w:r>
            <w:r w:rsidRPr="000A4B0A">
              <w:rPr>
                <w:sz w:val="22"/>
                <w:szCs w:val="22"/>
              </w:rPr>
              <w:t>2752</w:t>
            </w:r>
            <w:r w:rsidRPr="000A4B0A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619,0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625,0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16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44,0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 w:val="restart"/>
          </w:tcPr>
          <w:p w:rsidR="0011346E" w:rsidRPr="000A4B0A" w:rsidRDefault="0011346E" w:rsidP="00BB753C">
            <w:pPr>
              <w:jc w:val="center"/>
              <w:rPr>
                <w:sz w:val="22"/>
                <w:szCs w:val="22"/>
              </w:rPr>
            </w:pPr>
            <w:r w:rsidRPr="000A4B0A">
              <w:rPr>
                <w:sz w:val="22"/>
                <w:szCs w:val="22"/>
              </w:rPr>
              <w:t>Легковой автомобиль</w:t>
            </w:r>
          </w:p>
          <w:p w:rsidR="0011346E" w:rsidRPr="000A4B0A" w:rsidRDefault="0011346E" w:rsidP="00BB753C">
            <w:pPr>
              <w:jc w:val="center"/>
              <w:rPr>
                <w:lang w:val="en-US"/>
              </w:rPr>
            </w:pPr>
            <w:r w:rsidRPr="000A4B0A">
              <w:rPr>
                <w:sz w:val="22"/>
                <w:szCs w:val="22"/>
                <w:lang w:val="en-US"/>
              </w:rPr>
              <w:t>SKODA OKTAVIA</w:t>
            </w: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79,5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433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28,4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114,0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21,4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62,5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60,8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9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Литвиненко А.П.</w:t>
            </w:r>
          </w:p>
          <w:p w:rsidR="0011346E" w:rsidRPr="000A4B0A" w:rsidRDefault="0011346E" w:rsidP="00BB753C">
            <w:pPr>
              <w:jc w:val="center"/>
            </w:pPr>
            <w:bookmarkStart w:id="0" w:name="_GoBack"/>
            <w:bookmarkEnd w:id="0"/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главный врач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736,0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944695">
            <w:pPr>
              <w:jc w:val="center"/>
            </w:pPr>
            <w:r w:rsidRPr="000A4B0A">
              <w:rPr>
                <w:sz w:val="22"/>
                <w:szCs w:val="22"/>
              </w:rPr>
              <w:t>Легковой автомобиль G</w:t>
            </w:r>
            <w:r w:rsidRPr="000A4B0A">
              <w:rPr>
                <w:sz w:val="22"/>
                <w:szCs w:val="22"/>
                <w:lang w:val="en-US"/>
              </w:rPr>
              <w:t>REAT</w:t>
            </w:r>
            <w:r w:rsidRPr="000A4B0A">
              <w:rPr>
                <w:sz w:val="22"/>
                <w:szCs w:val="22"/>
              </w:rPr>
              <w:t xml:space="preserve"> W</w:t>
            </w:r>
            <w:r w:rsidRPr="000A4B0A">
              <w:rPr>
                <w:sz w:val="22"/>
                <w:szCs w:val="22"/>
                <w:lang w:val="en-US"/>
              </w:rPr>
              <w:t>ALL</w:t>
            </w:r>
            <w:r w:rsidRPr="000A4B0A">
              <w:rPr>
                <w:sz w:val="22"/>
                <w:szCs w:val="22"/>
              </w:rPr>
              <w:t>l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1749526,6</w:t>
            </w:r>
          </w:p>
        </w:tc>
        <w:tc>
          <w:tcPr>
            <w:tcW w:w="1418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Дача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81,5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55,8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Гараж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24,0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309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925022">
            <w:pPr>
              <w:jc w:val="center"/>
            </w:pPr>
            <w:r w:rsidRPr="000A4B0A">
              <w:rPr>
                <w:sz w:val="22"/>
                <w:szCs w:val="22"/>
              </w:rPr>
              <w:t>супруга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55,8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467408,12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F671A1">
            <w:pPr>
              <w:jc w:val="center"/>
            </w:pPr>
            <w:r w:rsidRPr="000A4B0A"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F71D7B">
            <w:pPr>
              <w:jc w:val="center"/>
            </w:pPr>
            <w:r w:rsidRPr="000A4B0A">
              <w:rPr>
                <w:sz w:val="22"/>
                <w:szCs w:val="22"/>
              </w:rPr>
              <w:t>10</w:t>
            </w: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Глухова М.Г.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директор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общая долевая 8/100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387,5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BB753C">
            <w:pPr>
              <w:jc w:val="center"/>
              <w:rPr>
                <w:sz w:val="22"/>
                <w:szCs w:val="22"/>
              </w:rPr>
            </w:pPr>
            <w:r w:rsidRPr="000A4B0A">
              <w:rPr>
                <w:sz w:val="22"/>
                <w:szCs w:val="22"/>
              </w:rPr>
              <w:t>Легковой автомобиль</w:t>
            </w:r>
          </w:p>
          <w:p w:rsidR="0011346E" w:rsidRPr="000A4B0A" w:rsidRDefault="0011346E" w:rsidP="00BF5F0C">
            <w:pPr>
              <w:jc w:val="center"/>
              <w:rPr>
                <w:lang w:val="en-US"/>
              </w:rPr>
            </w:pPr>
            <w:r w:rsidRPr="000A4B0A">
              <w:rPr>
                <w:lang w:val="en-US"/>
              </w:rPr>
              <w:t>XYUNDAI</w:t>
            </w:r>
            <w:r w:rsidRPr="000A4B0A">
              <w:rPr>
                <w:sz w:val="22"/>
                <w:szCs w:val="22"/>
              </w:rPr>
              <w:t xml:space="preserve">  </w:t>
            </w:r>
            <w:r w:rsidRPr="000A4B0A">
              <w:rPr>
                <w:sz w:val="22"/>
                <w:szCs w:val="22"/>
                <w:lang w:val="en-US"/>
              </w:rPr>
              <w:t>CRETA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1017148,22</w:t>
            </w:r>
          </w:p>
        </w:tc>
        <w:tc>
          <w:tcPr>
            <w:tcW w:w="1418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536,0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57,2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46,0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Гараж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21,5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 w:val="restart"/>
          </w:tcPr>
          <w:p w:rsidR="0011346E" w:rsidRPr="000A4B0A" w:rsidRDefault="0011346E" w:rsidP="00F71D7B">
            <w:pPr>
              <w:jc w:val="center"/>
            </w:pPr>
            <w:r w:rsidRPr="000A4B0A">
              <w:rPr>
                <w:sz w:val="22"/>
                <w:szCs w:val="22"/>
              </w:rPr>
              <w:t>11</w:t>
            </w: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Иванова Т.Ю.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директор</w:t>
            </w:r>
          </w:p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43,9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733452,27</w:t>
            </w:r>
          </w:p>
        </w:tc>
        <w:tc>
          <w:tcPr>
            <w:tcW w:w="1418" w:type="dxa"/>
            <w:vAlign w:val="center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супруг</w:t>
            </w:r>
          </w:p>
        </w:tc>
        <w:tc>
          <w:tcPr>
            <w:tcW w:w="1126" w:type="dxa"/>
            <w:vMerge w:val="restart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765,0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5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  <w:vMerge w:val="restart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601" w:type="dxa"/>
            <w:vMerge w:val="restart"/>
          </w:tcPr>
          <w:p w:rsidR="0011346E" w:rsidRPr="000A4B0A" w:rsidRDefault="0011346E" w:rsidP="00BF5F0C">
            <w:pPr>
              <w:jc w:val="center"/>
            </w:pPr>
            <w:r w:rsidRPr="000A4B0A">
              <w:rPr>
                <w:sz w:val="22"/>
                <w:szCs w:val="22"/>
              </w:rPr>
              <w:t xml:space="preserve">Легковой автомобиль  </w:t>
            </w:r>
            <w:r w:rsidRPr="000A4B0A">
              <w:rPr>
                <w:sz w:val="22"/>
                <w:szCs w:val="22"/>
                <w:lang w:val="en-US"/>
              </w:rPr>
              <w:t>SUZUKI</w:t>
            </w:r>
            <w:r w:rsidRPr="000A4B0A">
              <w:rPr>
                <w:sz w:val="22"/>
                <w:szCs w:val="22"/>
              </w:rPr>
              <w:t xml:space="preserve"> </w:t>
            </w:r>
            <w:r w:rsidRPr="000A4B0A">
              <w:rPr>
                <w:sz w:val="22"/>
                <w:szCs w:val="22"/>
                <w:lang w:val="en-US"/>
              </w:rPr>
              <w:t>EVERY</w:t>
            </w:r>
            <w:r w:rsidRPr="000A4B0A">
              <w:rPr>
                <w:sz w:val="22"/>
                <w:szCs w:val="22"/>
              </w:rPr>
              <w:t xml:space="preserve"> </w:t>
            </w:r>
            <w:r w:rsidRPr="000A4B0A">
              <w:rPr>
                <w:sz w:val="22"/>
                <w:szCs w:val="22"/>
                <w:lang w:val="en-US"/>
              </w:rPr>
              <w:t>LANDY</w:t>
            </w:r>
          </w:p>
        </w:tc>
        <w:tc>
          <w:tcPr>
            <w:tcW w:w="1275" w:type="dxa"/>
            <w:vMerge w:val="restart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1002138,72</w:t>
            </w:r>
          </w:p>
        </w:tc>
        <w:tc>
          <w:tcPr>
            <w:tcW w:w="1418" w:type="dxa"/>
            <w:vMerge w:val="restart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43,9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126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  <w:rPr>
                <w:sz w:val="22"/>
                <w:szCs w:val="22"/>
              </w:rPr>
            </w:pPr>
            <w:r w:rsidRPr="000A4B0A">
              <w:rPr>
                <w:sz w:val="22"/>
                <w:szCs w:val="22"/>
              </w:rPr>
              <w:t>Квартира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  <w:rPr>
                <w:sz w:val="22"/>
                <w:szCs w:val="22"/>
              </w:rPr>
            </w:pPr>
            <w:r w:rsidRPr="000A4B0A">
              <w:rPr>
                <w:sz w:val="22"/>
                <w:szCs w:val="22"/>
              </w:rPr>
              <w:t>56,3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845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987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601" w:type="dxa"/>
            <w:vMerge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275" w:type="dxa"/>
            <w:vMerge/>
          </w:tcPr>
          <w:p w:rsidR="0011346E" w:rsidRPr="000A4B0A" w:rsidRDefault="0011346E" w:rsidP="00E413BB"/>
        </w:tc>
        <w:tc>
          <w:tcPr>
            <w:tcW w:w="1418" w:type="dxa"/>
            <w:vMerge/>
          </w:tcPr>
          <w:p w:rsidR="0011346E" w:rsidRPr="000A4B0A" w:rsidRDefault="0011346E" w:rsidP="00F671A1">
            <w:pPr>
              <w:jc w:val="center"/>
            </w:pPr>
          </w:p>
        </w:tc>
      </w:tr>
      <w:tr w:rsidR="0011346E" w:rsidRPr="000A4B0A" w:rsidTr="00A0290F">
        <w:tblPrEx>
          <w:tblCellMar>
            <w:left w:w="108" w:type="dxa"/>
            <w:right w:w="108" w:type="dxa"/>
          </w:tblCellMar>
        </w:tblPrEx>
        <w:trPr>
          <w:trHeight w:val="516"/>
        </w:trPr>
        <w:tc>
          <w:tcPr>
            <w:tcW w:w="512" w:type="dxa"/>
            <w:vMerge w:val="restart"/>
          </w:tcPr>
          <w:p w:rsidR="0011346E" w:rsidRPr="000A4B0A" w:rsidRDefault="0011346E" w:rsidP="00F71D7B">
            <w:pPr>
              <w:jc w:val="center"/>
            </w:pPr>
            <w:r w:rsidRPr="000A4B0A">
              <w:rPr>
                <w:sz w:val="22"/>
                <w:szCs w:val="22"/>
              </w:rPr>
              <w:t>12</w:t>
            </w: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Сорокина И.Н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директор</w:t>
            </w: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82,1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дом(3/4)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82,1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937430,4</w:t>
            </w:r>
          </w:p>
        </w:tc>
        <w:tc>
          <w:tcPr>
            <w:tcW w:w="1418" w:type="dxa"/>
          </w:tcPr>
          <w:p w:rsidR="0011346E" w:rsidRPr="000A4B0A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  <w:tr w:rsidR="0011346E" w:rsidRPr="005E6CBA" w:rsidTr="00A0290F">
        <w:tblPrEx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512" w:type="dxa"/>
            <w:vMerge/>
          </w:tcPr>
          <w:p w:rsidR="0011346E" w:rsidRPr="000A4B0A" w:rsidRDefault="0011346E" w:rsidP="00F671A1">
            <w:pPr>
              <w:jc w:val="center"/>
            </w:pPr>
          </w:p>
        </w:tc>
        <w:tc>
          <w:tcPr>
            <w:tcW w:w="2024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26" w:type="dxa"/>
          </w:tcPr>
          <w:p w:rsidR="0011346E" w:rsidRPr="000A4B0A" w:rsidRDefault="0011346E" w:rsidP="00BB753C">
            <w:pPr>
              <w:jc w:val="center"/>
            </w:pPr>
          </w:p>
        </w:tc>
        <w:tc>
          <w:tcPr>
            <w:tcW w:w="14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832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986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Жилой дом</w:t>
            </w:r>
          </w:p>
        </w:tc>
        <w:tc>
          <w:tcPr>
            <w:tcW w:w="845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82,1</w:t>
            </w:r>
          </w:p>
        </w:tc>
        <w:tc>
          <w:tcPr>
            <w:tcW w:w="987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Россия</w:t>
            </w:r>
          </w:p>
        </w:tc>
        <w:tc>
          <w:tcPr>
            <w:tcW w:w="1601" w:type="dxa"/>
          </w:tcPr>
          <w:p w:rsidR="0011346E" w:rsidRPr="000A4B0A" w:rsidRDefault="0011346E" w:rsidP="00BB753C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11346E" w:rsidRPr="000A4B0A" w:rsidRDefault="0011346E" w:rsidP="00E413BB">
            <w:r w:rsidRPr="000A4B0A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11346E" w:rsidRPr="004A61CD" w:rsidRDefault="0011346E" w:rsidP="00F671A1">
            <w:pPr>
              <w:jc w:val="center"/>
            </w:pPr>
            <w:r w:rsidRPr="000A4B0A">
              <w:rPr>
                <w:sz w:val="22"/>
                <w:szCs w:val="22"/>
              </w:rPr>
              <w:t>-</w:t>
            </w:r>
          </w:p>
        </w:tc>
      </w:tr>
    </w:tbl>
    <w:p w:rsidR="0011346E" w:rsidRPr="005E6CBA" w:rsidRDefault="0011346E" w:rsidP="00BF17AF">
      <w:pPr>
        <w:rPr>
          <w:sz w:val="22"/>
          <w:szCs w:val="22"/>
        </w:rPr>
      </w:pPr>
    </w:p>
    <w:p w:rsidR="0011346E" w:rsidRDefault="0011346E" w:rsidP="00777D7B">
      <w:pPr>
        <w:rPr>
          <w:sz w:val="22"/>
          <w:szCs w:val="22"/>
        </w:rPr>
      </w:pPr>
      <w:r w:rsidRPr="005E6CBA">
        <w:rPr>
          <w:sz w:val="22"/>
          <w:szCs w:val="22"/>
        </w:rPr>
        <w:t xml:space="preserve">                      </w:t>
      </w:r>
    </w:p>
    <w:p w:rsidR="0011346E" w:rsidRPr="00C601A0" w:rsidRDefault="0011346E" w:rsidP="00C601A0">
      <w:pPr>
        <w:rPr>
          <w:sz w:val="22"/>
          <w:szCs w:val="22"/>
        </w:rPr>
      </w:pPr>
    </w:p>
    <w:p w:rsidR="0011346E" w:rsidRPr="00C601A0" w:rsidRDefault="0011346E" w:rsidP="00C601A0">
      <w:pPr>
        <w:rPr>
          <w:sz w:val="22"/>
          <w:szCs w:val="22"/>
        </w:rPr>
      </w:pPr>
    </w:p>
    <w:p w:rsidR="0011346E" w:rsidRDefault="0011346E" w:rsidP="00C601A0">
      <w:pPr>
        <w:rPr>
          <w:sz w:val="22"/>
          <w:szCs w:val="22"/>
        </w:rPr>
      </w:pPr>
    </w:p>
    <w:p w:rsidR="0011346E" w:rsidRPr="0070409F" w:rsidRDefault="0011346E" w:rsidP="00AE1C26">
      <w:pPr>
        <w:tabs>
          <w:tab w:val="left" w:pos="2745"/>
        </w:tabs>
        <w:rPr>
          <w:sz w:val="20"/>
          <w:szCs w:val="20"/>
        </w:rPr>
      </w:pPr>
      <w:r>
        <w:rPr>
          <w:sz w:val="22"/>
          <w:szCs w:val="22"/>
        </w:rPr>
        <w:tab/>
      </w:r>
    </w:p>
    <w:sectPr w:rsidR="0011346E" w:rsidRPr="0070409F" w:rsidSect="00BF17AF">
      <w:pgSz w:w="16838" w:h="11906" w:orient="landscape"/>
      <w:pgMar w:top="568" w:right="536" w:bottom="5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9D4"/>
    <w:rsid w:val="00026DC8"/>
    <w:rsid w:val="000403C0"/>
    <w:rsid w:val="00040A5F"/>
    <w:rsid w:val="00042163"/>
    <w:rsid w:val="0004550B"/>
    <w:rsid w:val="00050391"/>
    <w:rsid w:val="00050F56"/>
    <w:rsid w:val="00067F9B"/>
    <w:rsid w:val="00097F6E"/>
    <w:rsid w:val="000A4B0A"/>
    <w:rsid w:val="000A72CB"/>
    <w:rsid w:val="000A7C63"/>
    <w:rsid w:val="000B52A9"/>
    <w:rsid w:val="000C4451"/>
    <w:rsid w:val="000E79D4"/>
    <w:rsid w:val="000F45A4"/>
    <w:rsid w:val="000F50D8"/>
    <w:rsid w:val="000F74F7"/>
    <w:rsid w:val="0011346E"/>
    <w:rsid w:val="0011535A"/>
    <w:rsid w:val="00127E8D"/>
    <w:rsid w:val="00136458"/>
    <w:rsid w:val="0013783A"/>
    <w:rsid w:val="00155299"/>
    <w:rsid w:val="00157395"/>
    <w:rsid w:val="00183854"/>
    <w:rsid w:val="0019221A"/>
    <w:rsid w:val="001A4052"/>
    <w:rsid w:val="001B2C66"/>
    <w:rsid w:val="001C299B"/>
    <w:rsid w:val="001C6C22"/>
    <w:rsid w:val="001E7172"/>
    <w:rsid w:val="00237787"/>
    <w:rsid w:val="00244E2B"/>
    <w:rsid w:val="002550FF"/>
    <w:rsid w:val="00264496"/>
    <w:rsid w:val="0026559F"/>
    <w:rsid w:val="002835F1"/>
    <w:rsid w:val="002A18EE"/>
    <w:rsid w:val="002B21D6"/>
    <w:rsid w:val="002B6D58"/>
    <w:rsid w:val="002D5F68"/>
    <w:rsid w:val="00303B00"/>
    <w:rsid w:val="003178CF"/>
    <w:rsid w:val="00322C35"/>
    <w:rsid w:val="00331F60"/>
    <w:rsid w:val="0033218F"/>
    <w:rsid w:val="003356A6"/>
    <w:rsid w:val="00361D4B"/>
    <w:rsid w:val="00364B6D"/>
    <w:rsid w:val="00367E2B"/>
    <w:rsid w:val="00374379"/>
    <w:rsid w:val="003761F2"/>
    <w:rsid w:val="00397B4B"/>
    <w:rsid w:val="00411A19"/>
    <w:rsid w:val="00412264"/>
    <w:rsid w:val="004122E3"/>
    <w:rsid w:val="00432BC7"/>
    <w:rsid w:val="00434FF5"/>
    <w:rsid w:val="00467154"/>
    <w:rsid w:val="00472B55"/>
    <w:rsid w:val="00476875"/>
    <w:rsid w:val="004854E9"/>
    <w:rsid w:val="00486A07"/>
    <w:rsid w:val="004A61CD"/>
    <w:rsid w:val="004D4562"/>
    <w:rsid w:val="004D6B0D"/>
    <w:rsid w:val="004E5A67"/>
    <w:rsid w:val="004E7C52"/>
    <w:rsid w:val="004F6752"/>
    <w:rsid w:val="00500759"/>
    <w:rsid w:val="00503804"/>
    <w:rsid w:val="00507E68"/>
    <w:rsid w:val="00513206"/>
    <w:rsid w:val="005144BB"/>
    <w:rsid w:val="00517445"/>
    <w:rsid w:val="005961BA"/>
    <w:rsid w:val="005A1ED7"/>
    <w:rsid w:val="005A5821"/>
    <w:rsid w:val="005B35BE"/>
    <w:rsid w:val="005D3FD7"/>
    <w:rsid w:val="005D6688"/>
    <w:rsid w:val="005E6CBA"/>
    <w:rsid w:val="00613AAA"/>
    <w:rsid w:val="006166E1"/>
    <w:rsid w:val="00645747"/>
    <w:rsid w:val="00651C34"/>
    <w:rsid w:val="00675EF0"/>
    <w:rsid w:val="00685DF4"/>
    <w:rsid w:val="0069691D"/>
    <w:rsid w:val="006A0A3D"/>
    <w:rsid w:val="006C4C98"/>
    <w:rsid w:val="006D6311"/>
    <w:rsid w:val="006E44B3"/>
    <w:rsid w:val="006F55B8"/>
    <w:rsid w:val="0070409F"/>
    <w:rsid w:val="00704300"/>
    <w:rsid w:val="007158AE"/>
    <w:rsid w:val="007362F4"/>
    <w:rsid w:val="00750B3B"/>
    <w:rsid w:val="00777D7B"/>
    <w:rsid w:val="007914F8"/>
    <w:rsid w:val="007B3293"/>
    <w:rsid w:val="007C61E3"/>
    <w:rsid w:val="007C71C0"/>
    <w:rsid w:val="007D1FAD"/>
    <w:rsid w:val="007F19D0"/>
    <w:rsid w:val="00840C46"/>
    <w:rsid w:val="008740FD"/>
    <w:rsid w:val="00884042"/>
    <w:rsid w:val="00892050"/>
    <w:rsid w:val="008A0622"/>
    <w:rsid w:val="008A24AF"/>
    <w:rsid w:val="008A76DD"/>
    <w:rsid w:val="008B59DC"/>
    <w:rsid w:val="008D0D85"/>
    <w:rsid w:val="008E3B69"/>
    <w:rsid w:val="008E4FBF"/>
    <w:rsid w:val="00904294"/>
    <w:rsid w:val="0090609C"/>
    <w:rsid w:val="00906F62"/>
    <w:rsid w:val="00925022"/>
    <w:rsid w:val="00926144"/>
    <w:rsid w:val="0092764B"/>
    <w:rsid w:val="00934E79"/>
    <w:rsid w:val="00944695"/>
    <w:rsid w:val="00945AC5"/>
    <w:rsid w:val="00952506"/>
    <w:rsid w:val="00963059"/>
    <w:rsid w:val="0097013E"/>
    <w:rsid w:val="009779D7"/>
    <w:rsid w:val="009850AE"/>
    <w:rsid w:val="00990574"/>
    <w:rsid w:val="009A56A0"/>
    <w:rsid w:val="009B22A7"/>
    <w:rsid w:val="009E5EB1"/>
    <w:rsid w:val="00A0290F"/>
    <w:rsid w:val="00A0599C"/>
    <w:rsid w:val="00A123F2"/>
    <w:rsid w:val="00A327E9"/>
    <w:rsid w:val="00A80DD1"/>
    <w:rsid w:val="00A92B0E"/>
    <w:rsid w:val="00AA166E"/>
    <w:rsid w:val="00AB26EC"/>
    <w:rsid w:val="00AC2CD7"/>
    <w:rsid w:val="00AC7368"/>
    <w:rsid w:val="00AE1C26"/>
    <w:rsid w:val="00AE4D34"/>
    <w:rsid w:val="00AF6E5B"/>
    <w:rsid w:val="00B1031B"/>
    <w:rsid w:val="00B1109F"/>
    <w:rsid w:val="00B114A4"/>
    <w:rsid w:val="00B21337"/>
    <w:rsid w:val="00B268C0"/>
    <w:rsid w:val="00B81101"/>
    <w:rsid w:val="00B83ED2"/>
    <w:rsid w:val="00BA35B9"/>
    <w:rsid w:val="00BA3BFE"/>
    <w:rsid w:val="00BB753C"/>
    <w:rsid w:val="00BC1C1D"/>
    <w:rsid w:val="00BD38AA"/>
    <w:rsid w:val="00BD4B46"/>
    <w:rsid w:val="00BD6E38"/>
    <w:rsid w:val="00BF17AF"/>
    <w:rsid w:val="00BF247D"/>
    <w:rsid w:val="00BF5F0C"/>
    <w:rsid w:val="00C03976"/>
    <w:rsid w:val="00C2423A"/>
    <w:rsid w:val="00C601A0"/>
    <w:rsid w:val="00C627C3"/>
    <w:rsid w:val="00C77DD0"/>
    <w:rsid w:val="00C920E2"/>
    <w:rsid w:val="00CA67B3"/>
    <w:rsid w:val="00CC6A52"/>
    <w:rsid w:val="00CD0AF6"/>
    <w:rsid w:val="00CE0BAA"/>
    <w:rsid w:val="00D37910"/>
    <w:rsid w:val="00D474E5"/>
    <w:rsid w:val="00D5372A"/>
    <w:rsid w:val="00D57B62"/>
    <w:rsid w:val="00D83DC0"/>
    <w:rsid w:val="00D9690F"/>
    <w:rsid w:val="00DB54B5"/>
    <w:rsid w:val="00DE31F2"/>
    <w:rsid w:val="00E051D8"/>
    <w:rsid w:val="00E413BB"/>
    <w:rsid w:val="00E44C99"/>
    <w:rsid w:val="00E5432E"/>
    <w:rsid w:val="00E6776A"/>
    <w:rsid w:val="00E7183F"/>
    <w:rsid w:val="00E85DDD"/>
    <w:rsid w:val="00E9197B"/>
    <w:rsid w:val="00E923E8"/>
    <w:rsid w:val="00EA1C90"/>
    <w:rsid w:val="00EB2760"/>
    <w:rsid w:val="00EB7267"/>
    <w:rsid w:val="00EC401D"/>
    <w:rsid w:val="00ED2431"/>
    <w:rsid w:val="00EE3D08"/>
    <w:rsid w:val="00F05748"/>
    <w:rsid w:val="00F12D16"/>
    <w:rsid w:val="00F17A98"/>
    <w:rsid w:val="00F307BF"/>
    <w:rsid w:val="00F671A1"/>
    <w:rsid w:val="00F71D7B"/>
    <w:rsid w:val="00F975FB"/>
    <w:rsid w:val="00FA34F7"/>
    <w:rsid w:val="00FC2658"/>
    <w:rsid w:val="00FC6A86"/>
    <w:rsid w:val="00FE79C2"/>
    <w:rsid w:val="00FF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D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4</Pages>
  <Words>730</Words>
  <Characters>4167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10</cp:revision>
  <dcterms:created xsi:type="dcterms:W3CDTF">2020-03-11T06:54:00Z</dcterms:created>
  <dcterms:modified xsi:type="dcterms:W3CDTF">2021-05-26T09:45:00Z</dcterms:modified>
</cp:coreProperties>
</file>